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E2B" w:rsidRDefault="006A5E2B" w:rsidP="006A5E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DOMCELL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A5E2B" w:rsidRDefault="006A5E2B" w:rsidP="006A5E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5E2B" w:rsidRDefault="006A5E2B" w:rsidP="006A5E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5E2B" w:rsidRDefault="006A5E2B" w:rsidP="006A5E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Hitchin, </w:t>
      </w:r>
    </w:p>
    <w:p w:rsidR="006A5E2B" w:rsidRDefault="006A5E2B" w:rsidP="006A5E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Hertfordshire, into lands of the late Sir Robert Langford(q.v.).</w:t>
      </w:r>
    </w:p>
    <w:p w:rsidR="006A5E2B" w:rsidRDefault="006A5E2B" w:rsidP="006A5E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21-162)</w:t>
      </w:r>
    </w:p>
    <w:p w:rsidR="006A5E2B" w:rsidRDefault="006A5E2B" w:rsidP="006A5E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5E2B" w:rsidRDefault="006A5E2B" w:rsidP="006A5E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A5E2B" w:rsidRDefault="006A5E2B" w:rsidP="006A5E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2015</w:t>
      </w:r>
      <w:bookmarkStart w:id="0" w:name="_GoBack"/>
      <w:bookmarkEnd w:id="0"/>
    </w:p>
    <w:sectPr w:rsidR="00DD5B8A" w:rsidRPr="006A5E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E2B" w:rsidRDefault="006A5E2B" w:rsidP="00564E3C">
      <w:pPr>
        <w:spacing w:after="0" w:line="240" w:lineRule="auto"/>
      </w:pPr>
      <w:r>
        <w:separator/>
      </w:r>
    </w:p>
  </w:endnote>
  <w:endnote w:type="continuationSeparator" w:id="0">
    <w:p w:rsidR="006A5E2B" w:rsidRDefault="006A5E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A5E2B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E2B" w:rsidRDefault="006A5E2B" w:rsidP="00564E3C">
      <w:pPr>
        <w:spacing w:after="0" w:line="240" w:lineRule="auto"/>
      </w:pPr>
      <w:r>
        <w:separator/>
      </w:r>
    </w:p>
  </w:footnote>
  <w:footnote w:type="continuationSeparator" w:id="0">
    <w:p w:rsidR="006A5E2B" w:rsidRDefault="006A5E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2B"/>
    <w:rsid w:val="00372DC6"/>
    <w:rsid w:val="00564E3C"/>
    <w:rsid w:val="0064591D"/>
    <w:rsid w:val="006A5E2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E9542"/>
  <w15:chartTrackingRefBased/>
  <w15:docId w15:val="{F53A1A63-56C7-49BC-8EC7-D6CB33E1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2015-12-20T20:28:00Z</dcterms:created>
  <dcterms:modified xsi:type="dcterms:W3CDTF">2015-12-20T20:28:00Z</dcterms:modified>
</cp:coreProperties>
</file>